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2904EA1C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0" w:name="Number"/>
      <w:r w:rsidRPr="00492684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492684">
        <w:rPr>
          <w:rStyle w:val="Strong"/>
          <w:rFonts w:asciiTheme="minorHAnsi" w:hAnsiTheme="minorHAnsi" w:cstheme="minorHAnsi"/>
          <w:lang w:val="en-GB"/>
        </w:rPr>
        <w:t>Q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327BE5">
        <w:rPr>
          <w:rStyle w:val="Strong"/>
          <w:rFonts w:asciiTheme="minorHAnsi" w:hAnsiTheme="minorHAnsi" w:cstheme="minorHAnsi"/>
          <w:lang w:val="en-GB"/>
        </w:rPr>
        <w:t>15-G004-21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End w:id="1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492684">
        <w:rPr>
          <w:lang w:val="en-GB"/>
        </w:rPr>
        <w:t>Background</w:t>
      </w:r>
      <w:bookmarkEnd w:id="3"/>
      <w:bookmarkEnd w:id="4"/>
    </w:p>
    <w:p w14:paraId="24A7EEAB" w14:textId="0FA5A29B" w:rsidR="00C44890" w:rsidRPr="00492684" w:rsidRDefault="00B12852" w:rsidP="00C44890">
      <w:pPr>
        <w:rPr>
          <w:lang w:val="en-GB"/>
        </w:rPr>
      </w:pPr>
      <w:r>
        <w:rPr>
          <w:lang w:val="en-GB"/>
        </w:rPr>
        <w:t>The procurement of materials was for the Nikunau Terminal Construction. The execution wo</w:t>
      </w:r>
      <w:r w:rsidR="003C0B08">
        <w:rPr>
          <w:lang w:val="en-GB"/>
        </w:rPr>
        <w:t>rk will be expected to start at end of October or early of November</w:t>
      </w:r>
      <w:r>
        <w:rPr>
          <w:lang w:val="en-GB"/>
        </w:rPr>
        <w:t xml:space="preserve"> 2021 upon arrival of materials on the Island.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492684">
        <w:rPr>
          <w:rFonts w:cs="Calibri"/>
          <w:lang w:val="en-GB"/>
        </w:rPr>
        <w:t>Requirements</w:t>
      </w:r>
    </w:p>
    <w:p w14:paraId="7B19B727" w14:textId="50A199C6" w:rsidR="00C44890" w:rsidRDefault="00C44890" w:rsidP="00C44890">
      <w:pPr>
        <w:rPr>
          <w:lang w:val="en-GB"/>
        </w:rPr>
      </w:pPr>
      <w:bookmarkStart w:id="7" w:name="_Toc308102003"/>
      <w:r w:rsidRPr="00492684">
        <w:rPr>
          <w:lang w:val="en-GB"/>
        </w:rPr>
        <w:t>All supporting documentation must be in English.</w:t>
      </w:r>
    </w:p>
    <w:p w14:paraId="62951F43" w14:textId="2B17CD7B" w:rsidR="00B12852" w:rsidRPr="00492684" w:rsidRDefault="00B12852" w:rsidP="00C44890">
      <w:pPr>
        <w:rPr>
          <w:lang w:val="en-GB"/>
        </w:rPr>
      </w:pPr>
      <w:r>
        <w:rPr>
          <w:lang w:val="en-GB"/>
        </w:rPr>
        <w:t>Per detailed table hereunder.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492684">
        <w:rPr>
          <w:rFonts w:cs="Calibri"/>
          <w:lang w:val="en-GB"/>
        </w:rPr>
        <w:t>Installation services</w:t>
      </w:r>
      <w:bookmarkEnd w:id="8"/>
    </w:p>
    <w:p w14:paraId="3321152F" w14:textId="36A77A26" w:rsidR="00C44890" w:rsidRPr="00492684" w:rsidRDefault="00B12852" w:rsidP="00C44890">
      <w:pPr>
        <w:rPr>
          <w:lang w:val="en-GB"/>
        </w:rPr>
      </w:pPr>
      <w:r>
        <w:rPr>
          <w:highlight w:val="yellow"/>
          <w:lang w:val="en-GB"/>
        </w:rPr>
        <w:t>NIL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9" w:name="_Toc419729578"/>
      <w:r w:rsidRPr="00492684">
        <w:rPr>
          <w:lang w:val="en-GB"/>
        </w:rPr>
        <w:t>Delivery Time</w:t>
      </w:r>
      <w:bookmarkEnd w:id="9"/>
    </w:p>
    <w:p w14:paraId="1FAB4B7A" w14:textId="34864B0B" w:rsidR="00C44890" w:rsidRPr="00492684" w:rsidRDefault="00C44890" w:rsidP="00C44890">
      <w:pPr>
        <w:rPr>
          <w:lang w:val="en-GB"/>
        </w:rPr>
      </w:pPr>
    </w:p>
    <w:bookmarkEnd w:id="5"/>
    <w:bookmarkEnd w:id="6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2"/>
    </w:p>
    <w:p w14:paraId="69E741C9" w14:textId="1C5C5DA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W w:w="10300" w:type="dxa"/>
        <w:tblLook w:val="04A0" w:firstRow="1" w:lastRow="0" w:firstColumn="1" w:lastColumn="0" w:noHBand="0" w:noVBand="1"/>
      </w:tblPr>
      <w:tblGrid>
        <w:gridCol w:w="840"/>
        <w:gridCol w:w="5580"/>
        <w:gridCol w:w="860"/>
        <w:gridCol w:w="880"/>
        <w:gridCol w:w="1020"/>
        <w:gridCol w:w="1120"/>
      </w:tblGrid>
      <w:tr w:rsidR="00B12852" w:rsidRPr="00B12852" w14:paraId="6EB00DB8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98F47" w14:textId="77777777" w:rsidR="00B12852" w:rsidRPr="00B12852" w:rsidRDefault="00B12852" w:rsidP="00B12852">
            <w:pPr>
              <w:spacing w:befor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AA60D3" w14:textId="77777777" w:rsidR="00B12852" w:rsidRPr="00B12852" w:rsidRDefault="00B12852" w:rsidP="00B12852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Material List for Nikunau Terminal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143CF" w14:textId="77777777" w:rsidR="00B12852" w:rsidRPr="00B12852" w:rsidRDefault="00B12852" w:rsidP="00B12852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34F24" w14:textId="77777777" w:rsidR="00B12852" w:rsidRPr="00B12852" w:rsidRDefault="00B12852" w:rsidP="00B12852">
            <w:pPr>
              <w:spacing w:befor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FE3FB" w14:textId="77777777" w:rsidR="00B12852" w:rsidRPr="00B12852" w:rsidRDefault="00B12852" w:rsidP="00B12852">
            <w:pPr>
              <w:spacing w:befor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79EE18" w14:textId="77777777" w:rsidR="00B12852" w:rsidRPr="00B12852" w:rsidRDefault="00B12852" w:rsidP="00B12852">
            <w:pPr>
              <w:spacing w:before="0"/>
              <w:rPr>
                <w:rFonts w:eastAsia="Times New Roman"/>
                <w:sz w:val="20"/>
                <w:szCs w:val="20"/>
              </w:rPr>
            </w:pPr>
          </w:p>
        </w:tc>
      </w:tr>
      <w:tr w:rsidR="00B12852" w:rsidRPr="00B12852" w14:paraId="6B6EC92D" w14:textId="77777777" w:rsidTr="003C0B08">
        <w:trPr>
          <w:trHeight w:val="225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59595"/>
            <w:hideMark/>
          </w:tcPr>
          <w:p w14:paraId="730B4779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Ref</w:t>
            </w:r>
          </w:p>
        </w:tc>
        <w:tc>
          <w:tcPr>
            <w:tcW w:w="5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9595"/>
            <w:hideMark/>
          </w:tcPr>
          <w:p w14:paraId="12C1E213" w14:textId="77777777" w:rsidR="00B12852" w:rsidRPr="00B12852" w:rsidRDefault="00B12852" w:rsidP="00B1285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Description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9595"/>
            <w:hideMark/>
          </w:tcPr>
          <w:p w14:paraId="330AA2C8" w14:textId="77777777" w:rsidR="00B12852" w:rsidRPr="00B12852" w:rsidRDefault="00B12852" w:rsidP="00B12852">
            <w:pPr>
              <w:spacing w:before="0"/>
              <w:ind w:firstLineChars="100" w:firstLine="16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9595"/>
            <w:hideMark/>
          </w:tcPr>
          <w:p w14:paraId="3A13AF1E" w14:textId="77777777" w:rsidR="00B12852" w:rsidRPr="00B12852" w:rsidRDefault="00B12852" w:rsidP="00B1285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Qty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9595"/>
            <w:hideMark/>
          </w:tcPr>
          <w:p w14:paraId="2031F149" w14:textId="77777777" w:rsidR="00B12852" w:rsidRPr="00B12852" w:rsidRDefault="00B12852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Rate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9595"/>
            <w:hideMark/>
          </w:tcPr>
          <w:p w14:paraId="370239C3" w14:textId="77777777" w:rsidR="00B12852" w:rsidRPr="00B12852" w:rsidRDefault="00B12852" w:rsidP="00B1285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B12852" w:rsidRPr="00B12852" w14:paraId="718A533F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8AD4D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D1073" w14:textId="77777777" w:rsidR="00B12852" w:rsidRPr="00B12852" w:rsidRDefault="00B12852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Toolls&amp;Sundries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D15CB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9FD10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E3371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84DB8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B12852" w:rsidRPr="00B12852" w14:paraId="23B3FB16" w14:textId="77777777" w:rsidTr="003C0B08">
        <w:trPr>
          <w:trHeight w:val="19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89C0F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7D52B" w14:textId="77777777" w:rsidR="00B12852" w:rsidRPr="00B12852" w:rsidRDefault="00B12852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9DE24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BC6F3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C10C7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C5420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B12852" w:rsidRPr="00B12852" w14:paraId="2F687DF8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43BF4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CEBFC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Shovels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6156A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04884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AD4F6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88F26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188A67A3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B572C7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1146A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Spade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8CAFF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08416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80599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BB4F8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259EC165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B68E04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2F2F7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Wheel barrow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FBA75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0F458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AA5A3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15DF9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0846B7DB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E1269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5345D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Bolt cutter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6B50B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C37FF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CF2AD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6A3CD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782CB7FA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0811DF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A24C29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Crow bar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50AAEA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9D41C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B0ED0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416D5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1EAB269D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AE06A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0203E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Trowel 200 concrete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1CD47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D0612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E9BE1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F018C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51C18578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F504D7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7819A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Trowel plaster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3AE17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A643A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3BD91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C3BDF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2D6D14E4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2A33EC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6AAB7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Rivert Gun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02159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C1845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BC6BD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418EE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0ACC9540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72BAB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32BD8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Riverter pile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15C674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B0077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DDB80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AAA86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2AB03D59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65F10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9C618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Hand saw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18C63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3B3F8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BEA43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6FCE2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0379ADF2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E519A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D6BB7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Cordless drill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1A4578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7B4FB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6D75A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06D31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0F44620D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2D8C7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34F83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Lead wire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DE534B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E4402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3B972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E3782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4F77DB16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24ECF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63CFB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Angle grinder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E4498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A6C22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34A4A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5CF20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44C32042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CBA60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6D77C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Sledge hammer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56505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15AC5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3E50D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6E103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1E575B0B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B95AAC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83208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Claw hammer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42391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5302A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5A7D4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4517F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04576E68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C69AC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EB98F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Level (spirit level) large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18722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9D134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BBE63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3B79A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1E1649E9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34EFE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6A3D7E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Construction string line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5CEBB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8D279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F2D39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69F33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59EA8D59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E3613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D6D37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Hack saw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3A98E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C6681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54C5D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F5C08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2DC5C7EE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3D857F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lastRenderedPageBreak/>
              <w:t>A19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71DC5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Hack saw blades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DF717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D161B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5E11A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96D60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5F59E491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3B6F3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E58AE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CBADE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99E35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71CA3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27AB2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B12852" w:rsidRPr="00B12852" w14:paraId="760D39B3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269B7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E5F8E" w14:textId="77777777" w:rsidR="00B12852" w:rsidRPr="00B12852" w:rsidRDefault="00B12852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Concrete Works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4AEC3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16980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91451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D1F7A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B12852" w:rsidRPr="00B12852" w14:paraId="35378A55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B7293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756A1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40 kg cement portland for footing, slab and beam and making bricks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63479C" w14:textId="77777777" w:rsidR="00B12852" w:rsidRPr="00B12852" w:rsidRDefault="00B12852" w:rsidP="00B12852">
            <w:pPr>
              <w:spacing w:before="0"/>
              <w:ind w:firstLineChars="100" w:firstLine="160"/>
              <w:jc w:val="right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bags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F25CE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A2CAD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09E5A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33C2F993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C2BC17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B696B1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40 kg cement portland for grout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00A6D" w14:textId="77777777" w:rsidR="00B12852" w:rsidRPr="00B12852" w:rsidRDefault="00B12852" w:rsidP="00B12852">
            <w:pPr>
              <w:spacing w:before="0"/>
              <w:ind w:firstLineChars="100" w:firstLine="160"/>
              <w:jc w:val="right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bags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CB078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AC044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EADEC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719B270D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C26AE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4E802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Polythene damp proof membrane (60m x 2m wide)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565DF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roll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2115A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06E8F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E14A7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1D9BE1DD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361C80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04139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Tie wire 30m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32908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A0587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2DBEA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B91FA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739A69D2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349E0D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00620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7FCAC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5553C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3B74A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B5938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B12852" w:rsidRPr="00B12852" w14:paraId="5E896985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A8B23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A29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C187C48" w14:textId="77777777" w:rsidR="00B12852" w:rsidRPr="00B12852" w:rsidRDefault="00B12852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Formwork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4A355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AD12B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71791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FF151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B12852" w:rsidRPr="00B12852" w14:paraId="71215196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A1FCE4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A30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6F8E0B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Formply 3/4" thick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A92652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sht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FE7F7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2AFD9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0C564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76744EC8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3D38A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A31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72C47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Pvc 200mm for column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A5CC8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65F50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3673D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C6D92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118014E8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FF3934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A32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42651E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100x50mm timber pine in 6m long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2E18F2" w14:textId="77777777" w:rsidR="00B12852" w:rsidRPr="00B12852" w:rsidRDefault="00B12852" w:rsidP="00B12852">
            <w:pPr>
              <w:spacing w:before="0"/>
              <w:ind w:firstLineChars="100" w:firstLine="160"/>
              <w:jc w:val="right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FEF14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3B312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9AD73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38C6DD1F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ED322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A33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6AACD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50x50mm timber pine in 6m long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3403C" w14:textId="77777777" w:rsidR="00B12852" w:rsidRPr="00B12852" w:rsidRDefault="00B12852" w:rsidP="00B12852">
            <w:pPr>
              <w:spacing w:before="0"/>
              <w:ind w:firstLineChars="100" w:firstLine="160"/>
              <w:jc w:val="right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3F566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9F4FD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86AD1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61A39230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DB837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A34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0FA89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82A78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2091F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4C7B2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DE4E9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B12852" w:rsidRPr="00B12852" w14:paraId="3F8B9FEE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2C2995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A35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44136B" w14:textId="77777777" w:rsidR="00B12852" w:rsidRPr="00B12852" w:rsidRDefault="00B12852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Bar Reinforcement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9C4FD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704EF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53BBC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17F40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B12852" w:rsidRPr="00B12852" w14:paraId="31432625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33397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A36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5F28A8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12mm dia reinforcing steel (6m length)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A79816" w14:textId="77777777" w:rsidR="00B12852" w:rsidRPr="00B12852" w:rsidRDefault="00B12852" w:rsidP="00B12852">
            <w:pPr>
              <w:spacing w:before="0"/>
              <w:ind w:firstLineChars="100" w:firstLine="160"/>
              <w:jc w:val="right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262C6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43D83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8C6E6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116EBC64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B22F1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A37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87F05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10mm dia reinforcing steel (6m length)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DCC3D" w14:textId="77777777" w:rsidR="00B12852" w:rsidRPr="00B12852" w:rsidRDefault="00B12852" w:rsidP="00B12852">
            <w:pPr>
              <w:spacing w:before="0"/>
              <w:ind w:firstLineChars="100" w:firstLine="160"/>
              <w:jc w:val="right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12FCE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3BE30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414CD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00FABA94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3DF97B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A38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8C384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6mm dia reinforcing steel (6m length)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18502" w14:textId="77777777" w:rsidR="00B12852" w:rsidRPr="00B12852" w:rsidRDefault="00B12852" w:rsidP="00B12852">
            <w:pPr>
              <w:spacing w:before="0"/>
              <w:ind w:firstLineChars="100" w:firstLine="160"/>
              <w:jc w:val="right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86056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4AF71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B409E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633C7BA5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476B1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A39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DA1D3F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Reinforcing mesh size:6mx2.4m wide (200x200x10)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0E107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sht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59153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4F771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57F2B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5FC289A0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605FC8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A40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73247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0B797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007FB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EDFC7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BCCF5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762B1A3C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26A8ED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A41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72B5F7D" w14:textId="77777777" w:rsidR="00B12852" w:rsidRPr="00B12852" w:rsidRDefault="00B12852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Blockwork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B44FB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233B7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6C7DA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DBDE6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B12852" w:rsidRPr="00B12852" w14:paraId="1A49114A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9A6F66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A42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B082C8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200mm thick block mould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60DB2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833BD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5BDD7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0B554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41F9C49B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8F916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A43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8731F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150mm thick block mould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53398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93372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7858B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AD2E7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37EEEDDA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56BC0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A45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37A8B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200 DPC membrane @ 25m/roll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D0FF84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71656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0C19B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FFB0C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5FFA833C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78CA6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A46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BAEF2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3504E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CAABB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EC570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93D1E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B12852" w:rsidRPr="00B12852" w14:paraId="76861143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97EBF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A47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03915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METAL WINDOWS AND DOORS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AB058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C1862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0172F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626AA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B12852" w:rsidRPr="00B12852" w14:paraId="3BBE970C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12F74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A48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962F37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louwer frame 10 blades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DFBB1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pair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D7D4E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D0888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D122A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07756D25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56D45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A49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DB599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Louver frame- 8-blade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C9E00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pair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643AA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E862E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E801A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67240A7C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8D61F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A50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B2727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9A602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28653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7F1B4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027CF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B12852" w:rsidRPr="00B12852" w14:paraId="56FCFB22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33287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A51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64C12" w14:textId="77777777" w:rsidR="00B12852" w:rsidRPr="00B12852" w:rsidRDefault="00B12852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Structural Timber (Treated Pine Timber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11F16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272F3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09397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AF45B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B12852" w:rsidRPr="00B12852" w14:paraId="1BFE6909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B2A68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A52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6B690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Radiata pine 150x45mm in 6m long (MG) for beam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6A9E6" w14:textId="77777777" w:rsidR="00B12852" w:rsidRPr="00B12852" w:rsidRDefault="00B12852" w:rsidP="00B12852">
            <w:pPr>
              <w:spacing w:before="0"/>
              <w:ind w:firstLineChars="100" w:firstLine="160"/>
              <w:jc w:val="right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0B280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C9918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9D0DC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4D4C5470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1031F9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A53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9DDAC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Radiata pine 200x25mm in 6m long (MG) for barge &amp; fascia board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9DC82" w14:textId="77777777" w:rsidR="00B12852" w:rsidRPr="00B12852" w:rsidRDefault="00B12852" w:rsidP="00B12852">
            <w:pPr>
              <w:spacing w:before="0"/>
              <w:ind w:firstLineChars="100" w:firstLine="160"/>
              <w:jc w:val="right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D5CF1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34ABC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70F8C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183B2105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019B8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A54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750D5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Radiata pine 100x50mm in 6m long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4BC92" w14:textId="77777777" w:rsidR="00B12852" w:rsidRPr="00B12852" w:rsidRDefault="00B12852" w:rsidP="00B12852">
            <w:pPr>
              <w:spacing w:before="0"/>
              <w:ind w:firstLineChars="100" w:firstLine="160"/>
              <w:jc w:val="right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2E190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437D1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E12FC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383D8B10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E7DA1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A55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D667E6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Radiata pine 50x50mm in 6m long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5CB74D" w14:textId="77777777" w:rsidR="00B12852" w:rsidRPr="00B12852" w:rsidRDefault="00B12852" w:rsidP="00B12852">
            <w:pPr>
              <w:spacing w:before="0"/>
              <w:ind w:firstLineChars="100" w:firstLine="160"/>
              <w:jc w:val="right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0C928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1E89D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583CA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7BAF2196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0CC4DF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A56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9739C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12mm Plywood for Gusset and linning above door opening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4DDEC" w14:textId="77777777" w:rsidR="00B12852" w:rsidRPr="00B12852" w:rsidRDefault="00B12852" w:rsidP="00B12852">
            <w:pPr>
              <w:spacing w:before="0"/>
              <w:ind w:firstLineChars="100" w:firstLine="160"/>
              <w:jc w:val="right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sheet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26DB2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7052B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E06FD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186DB08C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881E3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A57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8BA7D3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Metal angle diagonal bracing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212A2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1A78B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55F69" w14:textId="77777777" w:rsidR="00B12852" w:rsidRPr="00B12852" w:rsidRDefault="00B12852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9DF71" w14:textId="77777777" w:rsidR="00B12852" w:rsidRPr="00B12852" w:rsidRDefault="00B12852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B12852" w:rsidRPr="00B12852" w14:paraId="4DFEC600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1AA1B5" w14:textId="77777777" w:rsidR="00B12852" w:rsidRPr="00B12852" w:rsidRDefault="00B12852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A58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A7517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AF97A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19C8F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FC841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24932" w14:textId="77777777" w:rsidR="00B12852" w:rsidRPr="00B12852" w:rsidRDefault="00B12852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0BBF3E19" w14:textId="77777777" w:rsidTr="003C0B08">
        <w:trPr>
          <w:trHeight w:val="22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EC8BD" w14:textId="285B4F1A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A62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7D339" w14:textId="730494CC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F265F" w14:textId="0BD71F70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FDD3C" w14:textId="11E7B7DC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70EA7" w14:textId="6B52D1E8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E9FDEC" w14:textId="67AE78BC" w:rsidR="003C0B08" w:rsidRPr="00B12852" w:rsidRDefault="003C0B08" w:rsidP="00B1285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264B5A3E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E061F" w14:textId="4F268E3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A63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EFDA037" w14:textId="451E670F" w:rsidR="003C0B08" w:rsidRPr="00B12852" w:rsidRDefault="003C0B08" w:rsidP="00B1285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Lining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8265D" w14:textId="3C568683" w:rsidR="003C0B08" w:rsidRPr="00B12852" w:rsidRDefault="003C0B08" w:rsidP="00B1285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48317" w14:textId="04878170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60A3B" w14:textId="2B1AA5B8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36376" w14:textId="144ADA66" w:rsidR="003C0B08" w:rsidRPr="00B12852" w:rsidRDefault="003C0B08" w:rsidP="00B12852">
            <w:pPr>
              <w:spacing w:before="0"/>
              <w:ind w:firstLineChars="200" w:firstLine="40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076CC4B5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1D517" w14:textId="77505C3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A64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8A1A9" w14:textId="265E1A9E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Fibre Cement lining 8"x4" for wall &amp; ceiling lining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E7CC0" w14:textId="61349972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sht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4BFF9" w14:textId="356C71E2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56E5A" w14:textId="3991F27C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743B1" w14:textId="1F406462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7B9210C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C2FA57" w14:textId="36C36D2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A65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ACA5A" w14:textId="5959FF3F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Corrugated steel cladding 9ft as gable cladding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1A427" w14:textId="1FAD6D42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sht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03549D" w14:textId="0BA7FE0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2132E" w14:textId="4F094913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6A733" w14:textId="237B5114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0177CF7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5BB2E" w14:textId="1C723078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A66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A83E3" w14:textId="7A5D1822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293CC" w14:textId="556DF0D5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CEE86" w14:textId="6F657C80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7565B" w14:textId="23B8DF35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8CC6E" w14:textId="70E667C2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139A6BC5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1E3E0" w14:textId="50B1268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A67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F2FE18B" w14:textId="458A7B8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Joinery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C4AD2" w14:textId="253FFCC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FF0C0B" w14:textId="32768F2B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7DCCD9" w14:textId="243CD9F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288C48" w14:textId="0260A57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55AC9D7E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50E3A" w14:textId="7AB03C48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A68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FA09B" w14:textId="2C49DD12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145x45mm timber pine for window head &amp; jamb, sill and mullion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15CD5" w14:textId="6A8F170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34167" w14:textId="601701D4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0E714" w14:textId="49FF4B9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DE239" w14:textId="1AFBCB6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13252276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2BD1E" w14:textId="08F967F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A69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E19A5" w14:textId="7E23A648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190x45mm timber pine for door head and jamb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EA7813" w14:textId="300CD5C2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D6664" w14:textId="4CC4BB3B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DF40E" w14:textId="36878F4A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87BE1" w14:textId="13F91EDA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0A4E9A76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7B36E" w14:textId="329F08CB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A70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B3D08" w14:textId="06FE183C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1860x720x40mm internal solid core door with door vent at the top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812CFA" w14:textId="28E1A3CF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76131" w14:textId="45737384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85DA2" w14:textId="5EDF80C3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CD89C" w14:textId="37CEE69B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1C9FBB0B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8866C7" w14:textId="7E0D15F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A71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DBA5D3" w14:textId="3EAF422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1960x920x40mm External solid core door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757F13" w14:textId="35E88CA6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8B346" w14:textId="087A3970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26730" w14:textId="3DE424F6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D5F59" w14:textId="3CC9870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6EEB3A3F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75A15" w14:textId="5128915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A72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A79D3C" w14:textId="7D224F1F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1860x920x40mm internal solid core door with door vent at the top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47FD2E" w14:textId="14BB99C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8CD9E" w14:textId="64DDDFEC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4DC46" w14:textId="0A3F6AAC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333E9" w14:textId="24023D73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39734644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68377" w14:textId="5B824A8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A73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E3A61" w14:textId="79BABC2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28662" w14:textId="057AFB4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CA5410" w14:textId="54A81D7C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07CA53" w14:textId="5C520339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E983D5" w14:textId="6942A303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3177EF50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5B67E9" w14:textId="62F7EDF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A74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BAE1AE1" w14:textId="552B5BBA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Hardware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9FD48" w14:textId="4D96B34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86A14D" w14:textId="36FAB3A9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E6E169" w14:textId="70B6B26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625C34" w14:textId="04CAA279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0123FE0C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24A148" w14:textId="4417E1B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A75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C4376" w14:textId="4ADB18F4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100mm butt brass hinges with screws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4ECD1" w14:textId="3F2DEA2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pair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DFDCB" w14:textId="31DDC744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E35DB" w14:textId="3911524A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4D59E" w14:textId="47EB8DE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145BF62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D5B832" w14:textId="73E6C0BB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A76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84BF5" w14:textId="2BB2FF7F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Plain Mortice lock complete with handles and keys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6A342" w14:textId="68283A6C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21016" w14:textId="05E627BB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01899" w14:textId="2ACED6F4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EC820C" w14:textId="4BFF0AAF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C897257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BCED9" w14:textId="304E7A5B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A77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CB0FCF" w14:textId="41CA0E8F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Rebated mortice lock complete with handles and keys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A3BC9" w14:textId="54E44BE1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4461B6" w14:textId="0D8A7FEC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657F32" w14:textId="412186D3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D9993" w14:textId="6F241ACA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B51684D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480EC" w14:textId="36E30465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lastRenderedPageBreak/>
              <w:t>A78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2A764" w14:textId="48C94FE2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C7002" w14:textId="1E8AAA2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C1DDE8" w14:textId="140B030C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6AFDAD" w14:textId="328BD16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929B01" w14:textId="5AE036EC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19E211DC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B443D" w14:textId="51292985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A79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5B212" w14:textId="08A0596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Roofing Materials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D5B8B" w14:textId="57A0161E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8DB8D6" w14:textId="6CF3859F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F8E5AC" w14:textId="7958226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8FE21C" w14:textId="3C827D4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603F8456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3D58E" w14:textId="5F423DF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A80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B457A5" w14:textId="3BA58744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19feet galv corrugated roofing sheet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30B1E" w14:textId="1FFD4E6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sht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E3DE3" w14:textId="0530B3F7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90BF2" w14:textId="706457E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C44FD" w14:textId="6829033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3E06727A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4BCB1" w14:textId="3A1510D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A81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7D042" w14:textId="1D3C9F0C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Sisalation double side 40x1.25m wide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D347E" w14:textId="6C91C58F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roll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3884F" w14:textId="6965FD27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123EE" w14:textId="0B9B59CD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C2439" w14:textId="2141D38C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3E4261E7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28F02" w14:textId="18A83587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A82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50DA8" w14:textId="7374E6C2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Roof flashing 8'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995E8" w14:textId="4262369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pcs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8E81B" w14:textId="50C96B07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D3358" w14:textId="75D1F962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78126" w14:textId="5D4D6B83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4FAAE2DC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29F41" w14:textId="07361CA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A83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44D44" w14:textId="20070449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Alum Guttering 2.4m long or similar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64FC93" w14:textId="46D2C7E4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pcs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A6932" w14:textId="28785692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27C2E" w14:textId="619ED83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2C275" w14:textId="51C10A0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63472CEF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E0263" w14:textId="21EFC8F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A84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E8275" w14:textId="55425F3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Gutter bracket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F8AF6" w14:textId="5BFF695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2CBA5" w14:textId="1B80462A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B4F55" w14:textId="49DD265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F5A47" w14:textId="3EB5DA18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B45C277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3B02E" w14:textId="03EA68D6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A85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AA902" w14:textId="5725C923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Gutter strap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927277" w14:textId="6D4874B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E16AC" w14:textId="686706D2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89D59" w14:textId="138C026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94982" w14:textId="7A8A085A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A2C8906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21896" w14:textId="78BDDA74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A86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605AA" w14:textId="13953272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41610" w14:textId="3853DD3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CF2C58" w14:textId="46A40ABC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E4FF37" w14:textId="1A0DA13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1FB341" w14:textId="57ECF094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7D9CA048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917ECC" w14:textId="314819A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A87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A4D39" w14:textId="3542AE83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Outlet to gutter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159F3" w14:textId="27022EDE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49BBD" w14:textId="5D7A2533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7810B" w14:textId="2B13C854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E6599" w14:textId="5D03256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399E97C9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DD42D" w14:textId="4722F6A6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A88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1C374" w14:textId="46686A1F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100mm diameter upvc downpipe including clips (in 6m long)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3EB6B" w14:textId="7CB13D8E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B3D24" w14:textId="5060B24E" w:rsidR="003C0B08" w:rsidRPr="00B12852" w:rsidRDefault="003C0B08" w:rsidP="00B12852">
            <w:pPr>
              <w:spacing w:before="0"/>
              <w:ind w:firstLineChars="100" w:firstLine="16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55CAE" w14:textId="66BAFDE7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14771" w14:textId="033AFB28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38C4CB1C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1DCC7" w14:textId="1082FFA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A89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F8134" w14:textId="1D01F646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100mm diameter bend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C899A" w14:textId="28278D68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78707" w14:textId="16AFD4C0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3E638" w14:textId="70628110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3C18B" w14:textId="6BB760B8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9E70D6E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0D44D" w14:textId="10B824DE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A90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D73BA" w14:textId="4099CCCF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Silicone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D73D2" w14:textId="75A93DF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tube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1238B" w14:textId="4B879685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D66AE" w14:textId="25CFB357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92396" w14:textId="5F3E2B6A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039A404E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B09EF" w14:textId="7A8E3C2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A91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8C88D" w14:textId="5B64C40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Rivert(100 no / pkt)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F2A1F0" w14:textId="7AAC786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pkt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B506D" w14:textId="09467AF8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93013" w14:textId="38BAEE1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637DF" w14:textId="21D8BC2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8A9BDE7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19F17" w14:textId="02D08A75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A92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11C63" w14:textId="13157D4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AAC13" w14:textId="1D35794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F831E4" w14:textId="283A7E8E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9EBB43" w14:textId="4E14358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82E577" w14:textId="7ECB13A8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2930004B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71F30" w14:textId="49B3983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A93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7A426DC" w14:textId="59B1A35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Plumbing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3CF7D" w14:textId="1C382F4B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EBF235" w14:textId="33A6C940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B7C894" w14:textId="6EF9FAA7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9689C5" w14:textId="51F35DC2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0CE216E5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87F9CA" w14:textId="17BCE5C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A94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68B3B" w14:textId="1469340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100mm dia pvc pipe ( 6m long) for terminated pipe and vent pipe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982FE5" w14:textId="6B0235D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25FC0" w14:textId="38B6B57C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01075" w14:textId="178137F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42BD3" w14:textId="1C272E0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423E955B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50F7B" w14:textId="3336C0B7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A95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7FB5AD" w14:textId="5300FECD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32mm dia pvc pipe (6m long)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99F70" w14:textId="593FB9B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6739C" w14:textId="4574E75B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5E2568" w14:textId="13486BB2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CDB250" w14:textId="3FE5A07A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1E51201A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F4AC48" w14:textId="24664CC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A96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823965" w14:textId="031F4234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25mm dia pvc pipe ( 6m long 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0BF9F" w14:textId="3F7A575C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3E7C4" w14:textId="7B0B78D4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7F1C19" w14:textId="3784094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5D960" w14:textId="60737264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14FCBA7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95253" w14:textId="1C23E7E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A97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7FB90" w14:textId="52CB7F6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15mm dia pvc pipe ( 6m long)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AB31A" w14:textId="4A3858F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5ECF3" w14:textId="7E95E9A1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FED76" w14:textId="5F8D8688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590C5" w14:textId="64C55BB7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6C7ED377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4A9B2" w14:textId="2E8C369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A98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EFE4F" w14:textId="7590D89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100mm dia tee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F0539" w14:textId="46B6BA04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84475" w14:textId="1EF115C7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713F2" w14:textId="3CF9DBA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503C8" w14:textId="6A371473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4CE6EE6E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364D4" w14:textId="6C06DC75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A99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C008BC" w14:textId="021322F4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100mm dia bend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BE778" w14:textId="6D25BFF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BB1E5" w14:textId="50FF0E0B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48D16" w14:textId="6C92B38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5583E" w14:textId="13B2B10F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1A0020B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5DCBC" w14:textId="1CA9401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A100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01EBEB" w14:textId="70A179F4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32mm dia tee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4651F" w14:textId="443E1AB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82C6D" w14:textId="299C46D0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D4D74" w14:textId="476FD124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13EB9" w14:textId="3C08066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684D540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B3ABD" w14:textId="474323E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A101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8916DD" w14:textId="32C6253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32mm diameter pvc bend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EEA96" w14:textId="76F5AC6E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A6638" w14:textId="6CD55A3F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03122" w14:textId="6491141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9C76F" w14:textId="3342F1FC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5E5176B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5CFB1" w14:textId="780163E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A102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2D922B" w14:textId="10D2CE86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25mm dia tee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D3F6F" w14:textId="60E5AC6E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7478F" w14:textId="496DDAE1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128AB" w14:textId="4A50274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1FB5E" w14:textId="6571F32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03E8E222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04EA5" w14:textId="2BEB7AE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A103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5E38F" w14:textId="0257B4F4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25mm dia bend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7DA11" w14:textId="2DD263F4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56E0E" w14:textId="7C54BA82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BEB8C" w14:textId="37DC1F8A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8393E" w14:textId="6EF3B1B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68C7BD2F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7E754" w14:textId="7F2BD52B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A104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2451A" w14:textId="763D487F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25mm dia male adaptor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1CA24" w14:textId="7FDC91D5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49CCC" w14:textId="1109ED03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01027" w14:textId="6BEC7CDA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8A467" w14:textId="18298E6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42B0E07E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1B600" w14:textId="6510A9D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A105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FF67E" w14:textId="0C62BB4F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25mm dia female adaptor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0071A" w14:textId="393BAE76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D6DA6" w14:textId="4DC6E2AD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4673A" w14:textId="3F8E1B7F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8E188" w14:textId="247EB1B6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3326DAF3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1238F" w14:textId="2C25E8F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A106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DDA00" w14:textId="01AB6DB3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25-15mm reducing bush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0FC8D" w14:textId="06801FE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5A329" w14:textId="6609E656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131FD" w14:textId="4F24929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7856F" w14:textId="659A92F9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4E56F8F1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A7E21" w14:textId="426905A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A107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B5C0BB" w14:textId="551BFFA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15mm dia tee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FB2CF" w14:textId="4D8D898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B5FC0" w14:textId="179C1DC5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53D90" w14:textId="2A9ABFE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79E0C" w14:textId="2DF62783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962C735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99136F" w14:textId="30AEED7B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A108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B7A05" w14:textId="4A6B2FC4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15mm dia bend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4CC7D" w14:textId="6070BFC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59381" w14:textId="1FF48F0B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894C3" w14:textId="68FCAEC7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FE6B6" w14:textId="1FFFD578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B6C6AAF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11618" w14:textId="701FFF4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A109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96863" w14:textId="3F3D5CE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15mm dia male adaptor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669DB7" w14:textId="7699CE66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D6A26" w14:textId="05A451CC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DE03C" w14:textId="149C02A4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052FB" w14:textId="58C5372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C90AD3D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58D05" w14:textId="05A6E8C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3FE3A9" w14:textId="5FE41D19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15mm dia female adaptor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DCB7F" w14:textId="3F73139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49FC7" w14:textId="199F6C25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26A8F" w14:textId="0AF7DA87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EE4E9" w14:textId="1B2D7B0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62D3EF25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2DAE5" w14:textId="0819603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A111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A465F2" w14:textId="24FB7B6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100-32mm reducing bush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7DE31" w14:textId="7812135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3B924" w14:textId="7E6D9DA8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294E3" w14:textId="75ACD833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69736" w14:textId="29A12A18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0A41CD68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A5A4B" w14:textId="605D741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A112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B6F91E" w14:textId="200CBEE2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Plumbing fittings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FAFC4" w14:textId="3CFCAAD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86D110" w14:textId="755A1C1B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0F2B02" w14:textId="059826A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F1972F" w14:textId="3CD14624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4B79070C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1C568" w14:textId="1ED1FE44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A113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EEA38" w14:textId="15441CA7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Complete set S-trap Water closet and pan adaptor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C2C1B" w14:textId="739C87A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4BF67" w14:textId="4B6279F5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FCA14" w14:textId="0043378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83E41" w14:textId="28D765B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1E356AEE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0437A" w14:textId="0C682E55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A114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9A3A4" w14:textId="345E1B5C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Wash hand basin complete with bracket, cold tap, trap, and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7C263" w14:textId="2401EEF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93AE4" w14:textId="7B9730EA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4F805" w14:textId="1607C87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BC4AF" w14:textId="1754382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575D4FE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401E2" w14:textId="1A80351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A115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8F146" w14:textId="3846A52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plug and waste (18x12m)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CF0C8" w14:textId="03E34729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E1E39" w14:textId="107F3290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A2408" w14:textId="39EDC1A8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453102" w14:textId="1BAD9A7C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 </w:t>
            </w:r>
          </w:p>
        </w:tc>
      </w:tr>
      <w:tr w:rsidR="003C0B08" w:rsidRPr="00B12852" w14:paraId="1191B891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9081D" w14:textId="676FE9D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A116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391355" w14:textId="7FFDE6AA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Threaded tape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772B3" w14:textId="3A12711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84087" w14:textId="35EEEB7D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04C7E" w14:textId="3804FE7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34242" w14:textId="0823179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0100EBAD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25D4F" w14:textId="03B659C8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A117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24FE1" w14:textId="3DFB9E0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Pvc glue 500g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F3CB5" w14:textId="67210D2B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8E104" w14:textId="666C33E0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D3AA1" w14:textId="3A0CE708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F2D13" w14:textId="75F50BDF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0790E3FB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E010D" w14:textId="16FA3887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A118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B01DB" w14:textId="6980B3BC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2DB07" w14:textId="781C1D5B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98108" w14:textId="1A6EF84B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80C83" w14:textId="3956F47D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4DA21" w14:textId="679E8ED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4996351B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6CC4E" w14:textId="2A414F4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A119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A58A80D" w14:textId="541DB883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Drainage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3BAC9" w14:textId="0B2022B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919679" w14:textId="5BB4A6A5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4677B3" w14:textId="48B65CE9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6ADC67" w14:textId="6E41A703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5A928FF9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036E9" w14:textId="0E26948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A120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C743EA" w14:textId="01A8637C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100mm dia upvc pipe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85357D" w14:textId="15BA068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1A8D9" w14:textId="217A49D4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7354B" w14:textId="1F96032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45B62" w14:textId="59FC27C7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37E8494F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A2756" w14:textId="3C2FD35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A121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B3ECF3" w14:textId="69884D20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32mm dia upvc pipe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9616E6" w14:textId="0116738F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F92954" w14:textId="418EB3AB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B36910" w14:textId="0DFA130D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253DD" w14:textId="643F3A1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4E84B740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5137A2" w14:textId="2FBCE6A6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A122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03D2E" w14:textId="1A9BBAF9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100mm gully trap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80D2B" w14:textId="0C3979E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DDD0C" w14:textId="783F1045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05F891" w14:textId="50E39E6B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1D9909" w14:textId="2E6FA137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4760FA19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6E8F1" w14:textId="0CFC64EE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A123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34575" w14:textId="4B810D87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C8686" w14:textId="1F0EE02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61A79D" w14:textId="600B1C50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67D8ED" w14:textId="24CB392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F9B9FD" w14:textId="3E248BD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0F62D525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76D17" w14:textId="47BF79F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A124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10DA9" w14:textId="6F2E7C96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Carried forward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5BB13" w14:textId="5B3257F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E6A7F6" w14:textId="3E4BDED0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C65CF7" w14:textId="1049CBD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925FA" w14:textId="004B6A09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479FBA69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7ABE7" w14:textId="02D78ED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A125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9595"/>
            <w:hideMark/>
          </w:tcPr>
          <w:p w14:paraId="1EAAB75A" w14:textId="5E525856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Description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9595"/>
            <w:hideMark/>
          </w:tcPr>
          <w:p w14:paraId="1648C9E5" w14:textId="47C050A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9595"/>
            <w:noWrap/>
            <w:hideMark/>
          </w:tcPr>
          <w:p w14:paraId="017613A3" w14:textId="32EDA8FA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Qty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9595"/>
            <w:noWrap/>
            <w:hideMark/>
          </w:tcPr>
          <w:p w14:paraId="29DC0598" w14:textId="396D70E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9595"/>
            <w:noWrap/>
            <w:hideMark/>
          </w:tcPr>
          <w:p w14:paraId="78CF6697" w14:textId="1C8C5D98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3C0B08" w:rsidRPr="00B12852" w14:paraId="53F520B8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F20A4" w14:textId="2B9157FB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A126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40CE5" w14:textId="631DBC1A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Balance B/forward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F7473" w14:textId="7B3DC38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32FA6" w14:textId="66CBFB0F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7E546" w14:textId="435912A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36C79" w14:textId="5199D3E2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330A8032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F5069C" w14:textId="7C5698E6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lastRenderedPageBreak/>
              <w:t>A127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B91B9" w14:textId="7A30FAB6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23436" w14:textId="0F7012C8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9B277" w14:textId="1AC4181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05792" w14:textId="33EA6335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6C5BCD" w14:textId="2F190FD8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308688F5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4C4E6" w14:textId="5D0E81F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A128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7627103" w14:textId="422D74A9" w:rsidR="003C0B08" w:rsidRPr="00B12852" w:rsidRDefault="003C0B08" w:rsidP="00B1285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Finishes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6688B" w14:textId="31AE8B37" w:rsidR="003C0B08" w:rsidRPr="00B12852" w:rsidRDefault="003C0B08" w:rsidP="00B12852">
            <w:pPr>
              <w:spacing w:before="0"/>
              <w:ind w:firstLineChars="100" w:firstLine="20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557E9" w14:textId="2282FAA9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A876B" w14:textId="6EDA6E37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A04C9" w14:textId="75825A2A" w:rsidR="003C0B08" w:rsidRPr="00B12852" w:rsidRDefault="003C0B08" w:rsidP="00B1285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6E854D9D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0F519" w14:textId="7557FAD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A129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078E9C" w14:textId="243A3A28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Vinyle tile 300 x 300 44pcs/box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6B7F0" w14:textId="6E70D401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box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FB2DAF" w14:textId="102F3F4B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44E97" w14:textId="18722DB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7E3A7" w14:textId="28ABAC72" w:rsidR="003C0B08" w:rsidRPr="00B12852" w:rsidRDefault="003C0B08" w:rsidP="00B1285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0098D50A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F78F9" w14:textId="643F906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A130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0A288" w14:textId="5EE96656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Adhesive for vilyle tile @4litres/tin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7E61E" w14:textId="3A02FCE1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tin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3D4E7" w14:textId="2AA6B50A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B911C" w14:textId="2B586DE8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0ACE4A" w14:textId="2FEF3AFD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35009D16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18055" w14:textId="095E9904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A131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4E9FD" w14:textId="41DE7541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quarry tile 250x250mm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15B38" w14:textId="0A6EFB56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box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F56FCD" w14:textId="2477BD89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EDA12" w14:textId="74316B9F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90D323" w14:textId="76CDEC39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1992D4CC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737BF" w14:textId="039AB62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A132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283AA" w14:textId="162D716A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150mmx150mm ceramic wall tiles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C1CC2E" w14:textId="7C201D6D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box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2B5C2" w14:textId="1AF1E8BD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3C466" w14:textId="6BDA3AE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22643" w14:textId="459E5E7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1E53CFCF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A64B6" w14:textId="5C4039D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A133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6625A" w14:textId="2AC930CF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CTF ceramic tile fix 20kg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7CE11" w14:textId="6D8D63A8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bag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944EF" w14:textId="629427F5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647BC" w14:textId="3AC29B94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AD900" w14:textId="1AF4CE95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0247D45E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806F4" w14:textId="446F5B3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A134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F6E73" w14:textId="159EFFF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CE0E9" w14:textId="1382D3C2" w:rsidR="003C0B08" w:rsidRPr="00B12852" w:rsidRDefault="003C0B08" w:rsidP="00B12852">
            <w:pPr>
              <w:spacing w:before="0"/>
              <w:ind w:firstLineChars="200" w:firstLine="40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1D07C9" w14:textId="7FE9EC04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C08C40" w14:textId="2BDAC6F3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D1521D" w14:textId="7664B8B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30E912C7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AC59C" w14:textId="7AE5BE04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A135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BB2A3" w14:textId="5143E40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Painting and Decorating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0F433" w14:textId="2C721A38" w:rsidR="003C0B08" w:rsidRPr="00B12852" w:rsidRDefault="003C0B08" w:rsidP="00B12852">
            <w:pPr>
              <w:spacing w:before="0"/>
              <w:ind w:firstLineChars="200" w:firstLine="40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953253" w14:textId="1D4160DE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B88645" w14:textId="2B6422C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040964" w14:textId="51EF2117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74B9BCDB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8220C6" w14:textId="5CB03A74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A136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3304CE2" w14:textId="198CA2F2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Ceiling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244CE" w14:textId="010AC136" w:rsidR="003C0B08" w:rsidRPr="00B12852" w:rsidRDefault="003C0B08" w:rsidP="00B12852">
            <w:pPr>
              <w:spacing w:before="0"/>
              <w:ind w:firstLineChars="200" w:firstLine="40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167058" w14:textId="498368D2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E0D42E" w14:textId="643EEF42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38DE6C" w14:textId="51E3165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52C336A1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8F25C8" w14:textId="5416258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A137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925D3" w14:textId="3B799359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Undercoat 4 litres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1CE406" w14:textId="78F4362B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481E2" w14:textId="615FA63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D7B4C9" w14:textId="2A35E827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F5C43" w14:textId="3DEDA6C6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62D29C66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13927C" w14:textId="340D5A6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A138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76A46" w14:textId="31B4FA3F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Semi Gloss 4ltrs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4E75A" w14:textId="68E27485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C656C" w14:textId="6AF9B6BC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BD87F" w14:textId="34311A1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D4811" w14:textId="21D5C266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4F112ADC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C6E84B" w14:textId="3C7ADD4B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A139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A6D06" w14:textId="1848BB48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Acrylic Sealer 4ltrs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5489B" w14:textId="3AC68D99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F62D0" w14:textId="33A737CC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E8CD2" w14:textId="76C409B0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D242A" w14:textId="00E2B6D5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ED63C10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61E53" w14:textId="7416A7A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A140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63F46" w14:textId="2F5B09B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unplastered surfaces wall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65A91" w14:textId="34178681" w:rsidR="003C0B08" w:rsidRPr="00B12852" w:rsidRDefault="003C0B08" w:rsidP="00B12852">
            <w:pPr>
              <w:spacing w:before="0"/>
              <w:ind w:firstLineChars="200" w:firstLine="40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9D2300" w14:textId="7A521FB9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5484ED" w14:textId="51CC2DA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7C4E58" w14:textId="49C0C8B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6A68D07D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CB378E" w14:textId="4A00411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A141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1F4BA1" w14:textId="7AC6F50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Undercoat 4 litres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A541DE" w14:textId="0CC098B5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CCE72" w14:textId="000928AF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8BB5C" w14:textId="606FAD06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8B15C" w14:textId="3AE2393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013A2883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1342D8" w14:textId="67B1C7A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A142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F846D7" w14:textId="4EC7C3E3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Enamel 4 liters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26EF0" w14:textId="4474B0E7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6B5F2" w14:textId="3C559283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EC6B3" w14:textId="40E3AD1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9AD4D" w14:textId="201EB00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6D46E7C0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30CC48" w14:textId="4014FE5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A143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9C3D0" w14:textId="7ED66A0A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Acrylic Sealer 4ltrs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A1037" w14:textId="0D0361C2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CCE3C7" w14:textId="42F706C3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AFBF1" w14:textId="251B6948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B044AA" w14:textId="28F4C81B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3457C4F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35A137" w14:textId="08B5BB46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A144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876AD8C" w14:textId="6D7D364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plywood wall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CA348" w14:textId="398D118C" w:rsidR="003C0B08" w:rsidRPr="00B12852" w:rsidRDefault="003C0B08" w:rsidP="00B12852">
            <w:pPr>
              <w:spacing w:before="0"/>
              <w:ind w:firstLineChars="200" w:firstLine="40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40EFAC" w14:textId="0175337A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3796B2" w14:textId="48579267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9CCBDC" w14:textId="07CBF79E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4719D265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E9DD1" w14:textId="5C0B27B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A145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940D5" w14:textId="77F0D732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Undercoat 4 litres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F8E00E" w14:textId="5BFE2BF8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8472A" w14:textId="5FAEEA64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ED413" w14:textId="6EC0FEA7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AB11E" w14:textId="0EADE73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8436F3B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94854" w14:textId="7FBE270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A146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489DFA" w14:textId="2996C59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Semi Gloss 4ltrs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E14308" w14:textId="1D431244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56120" w14:textId="45BF3A68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BCC96" w14:textId="643CDEA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466A9" w14:textId="0A161197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0BB18C3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0F24CA" w14:textId="1A1C4D7E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A147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34B0D" w14:textId="01317739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Acrylic Sealer 4ltrs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62FA41" w14:textId="56BF3119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762DB" w14:textId="3D61AEBF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86431" w14:textId="40C8A6D0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896BA" w14:textId="5DE79CF7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41401D60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1DDB6" w14:textId="0463460E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A148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3661C" w14:textId="16E9495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Allow paint for interior timber narrow surfaces 0-300mm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11598" w14:textId="543BE53E" w:rsidR="003C0B08" w:rsidRPr="00B12852" w:rsidRDefault="003C0B08" w:rsidP="00B12852">
            <w:pPr>
              <w:spacing w:before="0"/>
              <w:ind w:firstLineChars="200" w:firstLine="40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661E64" w14:textId="7133E6DA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A8C8AE" w14:textId="0C91E79A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2799B3" w14:textId="3563AF0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3AB72111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3D24D" w14:textId="2D35113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A149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97B96D" w14:textId="777E15F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Paint Primer 4 ltrs (Pink)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16230" w14:textId="101E86CE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0B23E" w14:textId="1C8C6E17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2B017" w14:textId="019B6E0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A4BB5" w14:textId="31ABDDCE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4834A005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7C5980" w14:textId="3A5893B4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A150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2528D" w14:textId="4361D61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Undercoat 4 litres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5B6E6" w14:textId="7EB38E87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680ED" w14:textId="616AB341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CE91B" w14:textId="1DB02E0C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75E97" w14:textId="4ACE765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3B4B35B3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BBF80" w14:textId="5D8C9EE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A151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1E699D" w14:textId="0E3F50CC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Semi Gloss 4ltrs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69D41" w14:textId="062992C9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B8BB3" w14:textId="4AB500E5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7B17A3" w14:textId="4425A9C9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46983C" w14:textId="41C54906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3EE7F812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7F043" w14:textId="3B911FE7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A152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92B2E" w14:textId="0FFAC0C2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Enamel 4 liters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A72AF" w14:textId="1711C0C4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E577F" w14:textId="30B6E448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F9E9F" w14:textId="5230F9A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4FA6C" w14:textId="66CDF628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0147C27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4A786" w14:textId="12EF2BC8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A153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3BA97A" w14:textId="5776886F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Exterior blockwork surfaces(unplastered)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19972" w14:textId="7B36F619" w:rsidR="003C0B08" w:rsidRPr="00B12852" w:rsidRDefault="003C0B08" w:rsidP="00B12852">
            <w:pPr>
              <w:spacing w:before="0"/>
              <w:ind w:firstLineChars="200" w:firstLine="40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C86215" w14:textId="49F5B820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67BE43" w14:textId="535A9DE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FAC2EB" w14:textId="24F512FB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24495D2A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EBA248" w14:textId="5969245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A154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D9441" w14:textId="27A45863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Dulux Acrylic sealer 4ltrs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D2AE6" w14:textId="2B2FF2CA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3969D" w14:textId="38C60E20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5F5CE" w14:textId="4DC28B8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3A18D" w14:textId="6D0BED25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5087753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7DDEA" w14:textId="6CC3CEC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A155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922B0" w14:textId="60809ADA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Undercoat 4 litres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49B20" w14:textId="59C0FD46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FBE4B" w14:textId="2457945D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40869" w14:textId="07C34712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34A5B" w14:textId="7824F9F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622DD382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68524" w14:textId="72EC501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A156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E95B1" w14:textId="24A1FED7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Enamel 4 liters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15216" w14:textId="087C3436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6E4F8" w14:textId="2FA8FD64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ACE4E" w14:textId="075A6713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C95E26" w14:textId="1972B9BA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36F56613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81E29" w14:textId="36867098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A157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9CF02" w14:textId="5DA0C699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Allow paint for exterior timber narrow surfaces 0-300mm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73779" w14:textId="3993796E" w:rsidR="003C0B08" w:rsidRPr="00B12852" w:rsidRDefault="003C0B08" w:rsidP="00B12852">
            <w:pPr>
              <w:spacing w:before="0"/>
              <w:ind w:firstLineChars="200" w:firstLine="40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37FC30" w14:textId="27ED160C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D2B88B" w14:textId="673E57E8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FE970A" w14:textId="0E27131B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3A5F9D87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9C216" w14:textId="1152B824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A158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7C85E" w14:textId="141AC8B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Paint Primer 4 ltrs (Pink)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E9A16" w14:textId="5F821F2F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A12F5" w14:textId="15D5FC18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64074" w14:textId="01846EC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3A14C" w14:textId="2A274BEB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708054D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B1160" w14:textId="293F535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A159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46455F" w14:textId="737A519C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Undercoat 4 litres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041E0" w14:textId="44A165F3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C1733" w14:textId="3343DB75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2DDC9" w14:textId="3377E7B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35531" w14:textId="50CFEAFB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007414A0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04646" w14:textId="05974FA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A160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4A31A" w14:textId="775B168A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Semi Gloss 4ltrs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1F4B6" w14:textId="5545787D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5C2E7" w14:textId="6D20E747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3217C" w14:textId="468CA7B2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887EC5" w14:textId="2A8D19E0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D320CDD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47F56D" w14:textId="15C4A13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A161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9F0C05" w14:textId="4741CE0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Enamel 4 liters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D14B6" w14:textId="2AFDEF31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065FC" w14:textId="79983BA6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51C2F" w14:textId="75B41CF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71449" w14:textId="08FB95C4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14E113DD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2433AD" w14:textId="2B292877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A162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DF794C" w14:textId="1F77F13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Paint Primer 4 ltrs (Pink)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D1F6B" w14:textId="7BA4D2C4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B184C" w14:textId="318FD4AD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FFFF0" w14:textId="7B9D3B7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A7C57" w14:textId="0925F268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01F088A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C3BB50" w14:textId="66ED650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A163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F59E1E" w14:textId="16546EB6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Roller with tray and sleeve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FA543" w14:textId="5A91E430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3D64E" w14:textId="58EFD7D1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13572" w14:textId="5A3AA10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C185A" w14:textId="17F31C45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9FFF8F9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779C9" w14:textId="0DFEC7D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A164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280456" w14:textId="427480B9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4" Paint brush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B3BDF" w14:textId="2BE1DB34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74B1AD" w14:textId="17F37667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1279D" w14:textId="3C0EB0F2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9B636" w14:textId="130A1658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948251F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F73F9" w14:textId="1B85D6E6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A165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0F9B0" w14:textId="10D3A783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3" Paint brush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7B3E0" w14:textId="5577CBBE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C512B" w14:textId="1BFF6052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2D2B0" w14:textId="529917A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96B5A" w14:textId="14EDFF0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CDF2D77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516C3" w14:textId="6F6D4788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A166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72476" w14:textId="0C3E814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2" Paint brush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E92BD" w14:textId="1232A6F0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04EA0" w14:textId="3DA48075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53487" w14:textId="4D921B9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D082A" w14:textId="1D4FE51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0BDB9D9C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011E2" w14:textId="4E3DA287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A167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1AFB45" w14:textId="2B1AF1E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Roller Skin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65CC1" w14:textId="3AE302F4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15E62" w14:textId="26068307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EC2A0" w14:textId="63CA052C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D329D" w14:textId="103A1458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65C3968E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A331B" w14:textId="5402A43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A168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74695" w14:textId="3610347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Masking tape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BAFAC" w14:textId="12D69AA5" w:rsidR="003C0B08" w:rsidRPr="00B12852" w:rsidRDefault="003C0B08" w:rsidP="00B12852">
            <w:pPr>
              <w:spacing w:before="0"/>
              <w:ind w:firstLineChars="200" w:firstLine="40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BF5FD4" w14:textId="28140686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CC3C15" w14:textId="12CE74C9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29B2F8" w14:textId="1246646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591532D1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3A3D9" w14:textId="1F13427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A169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6182A4" w14:textId="0C3CA08C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Sand paper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D9A01" w14:textId="36CEE94A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9FCB0" w14:textId="224AE800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FF474" w14:textId="27CD164C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2048B" w14:textId="1E8C4478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0BD238C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B7277" w14:textId="4D3EE747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A170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30057" w14:textId="5FAB3AB4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Polyfiller / wood putty 4 litre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103E4" w14:textId="3004FB5B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F0617" w14:textId="045DD70C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9660A" w14:textId="33FBDDB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C64A0" w14:textId="75C064C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D6B9BB5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96809" w14:textId="0E66BB3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A171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8E142" w14:textId="125DF9A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Paint thinner 750ml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67F77" w14:textId="1D580851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4ADA8" w14:textId="246F650A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26CD11" w14:textId="40318811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5D726" w14:textId="2868C8E3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3CC1252B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12C7F" w14:textId="3ABE958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A172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54D164" w14:textId="479EF052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dropping sheet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1A739" w14:textId="52E8C859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8EA88" w14:textId="0346601C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A3F6B" w14:textId="17AD96E6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FC7CE" w14:textId="255C00E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7F32E67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BBBBDC" w14:textId="585CA636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A173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2CD93" w14:textId="30F42459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55466" w14:textId="5D57C78E" w:rsidR="003C0B08" w:rsidRPr="00B12852" w:rsidRDefault="003C0B08" w:rsidP="00B12852">
            <w:pPr>
              <w:spacing w:before="0"/>
              <w:ind w:firstLineChars="200" w:firstLine="40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F39847" w14:textId="1CCE6EC4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25EA15" w14:textId="518DB40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91FF12" w14:textId="16077DE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6E9C7A44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80F97" w14:textId="4585F42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A174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28AFC88" w14:textId="198C46E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Electrical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6BDBB" w14:textId="72A93CEA" w:rsidR="003C0B08" w:rsidRPr="00B12852" w:rsidRDefault="003C0B08" w:rsidP="00B12852">
            <w:pPr>
              <w:spacing w:before="0"/>
              <w:ind w:firstLineChars="200" w:firstLine="40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A97DFC" w14:textId="56AB1B7D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52F83A" w14:textId="2BDA871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098E15" w14:textId="351702F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7A5AF1F5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0B7D37" w14:textId="2F2DFF6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A175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CF59DB" w14:textId="525231F9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Ceiling fan 48''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70D35" w14:textId="4DAD7701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2A49D" w14:textId="3728258B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1E657" w14:textId="7F961F3A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E6022" w14:textId="4AF4CAB7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131F4E1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13CB7" w14:textId="3AD815F5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lastRenderedPageBreak/>
              <w:t>A176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303EE" w14:textId="39FAC835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regulator for ceiling fan(provisional sum)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3ABE4B" w14:textId="69EDA14C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A30E3F" w14:textId="4792B221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668046" w14:textId="61ECFCBB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3BACC" w14:textId="6840F0D5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42EB465E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8C549A" w14:textId="7CFC88E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A177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64AF9" w14:textId="2A5AEBF2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pendant light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700AF" w14:textId="7C254A4D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720553" w14:textId="4B0FF260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43337D" w14:textId="41F32E5A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B49CE" w14:textId="7E4AA1B9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DDEFAAC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75884" w14:textId="65EFBF2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A178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BAE05" w14:textId="51222B8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4ft fluorescent light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FEF80" w14:textId="427DFEB0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3DABE" w14:textId="05FF6AB8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B6B50" w14:textId="5085FC7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0B010" w14:textId="3DC12027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C6C221E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3A6C6" w14:textId="26A8BDDE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A179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1E84D" w14:textId="435163F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Single swtich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99AE1" w14:textId="474CF663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77977" w14:textId="67B26455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B87E6" w14:textId="7E9BB87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948D7" w14:textId="3A141974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6239CEB5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5B3B6" w14:textId="09F2D5F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A180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AC2CA7" w14:textId="348A867F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double GPO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39CCD9" w14:textId="2CD649EC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473EE" w14:textId="0062E2B2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035CB" w14:textId="3ABF040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C9FC4" w14:textId="32A76A90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7115141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BF1E9" w14:textId="0369CA36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A181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C5C1F" w14:textId="06E33888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switch board (4-5 c/B)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7015C" w14:textId="4FB62E1A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BCFB4" w14:textId="5414485D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C2FD0" w14:textId="246E05EB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32F7B" w14:textId="2924B155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6417914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72711" w14:textId="2EC74E7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A182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52AC25" w14:textId="1BCCFE4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6mm2 underground calble (orange)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2A963" w14:textId="43CDED36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8F94D" w14:textId="24D77FCD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103F8" w14:textId="32C91235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22AD1" w14:textId="49143DF1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A6CA9E0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ED659" w14:textId="146E3A2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A183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1E542" w14:textId="6EDF8A7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1.5mm2 TPS cable for (light and fan)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4CF0C" w14:textId="3953D074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roll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7D06F" w14:textId="04039CBB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3FA54" w14:textId="3B56482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757B6" w14:textId="683F1222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401CDBC7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DB82A" w14:textId="759B8FB5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A184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4EE92A" w14:textId="4BE76BD7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2.5mm2 TPs cable for (GPO)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3DC28" w14:textId="72D984CF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roll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1B395" w14:textId="3E4EE19E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35F27" w14:textId="6BF4B85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6371A" w14:textId="3300641D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FA6ED05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83A62" w14:textId="6AF7EFF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A185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49A51" w14:textId="17E9E47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earth rod (provisional sum)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B0F1AA" w14:textId="0326F381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3D13C" w14:textId="3F478102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ED9C4" w14:textId="1AFADAC8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50E6B" w14:textId="59CD4FD2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CD55E54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FC3F7" w14:textId="163F24C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A186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DAAD5" w14:textId="1C78A63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Earth wire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F6786" w14:textId="2E81160D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357B8" w14:textId="57B9DDA7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91818" w14:textId="167EAC44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E19EC" w14:textId="5EDDC625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2C09609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90B66D" w14:textId="1C9CE82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A187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33B74" w14:textId="7D84238F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Circuit breaker 16A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CB265" w14:textId="4C2887C6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4C40E" w14:textId="3B673543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20E32" w14:textId="39B983A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78E73" w14:textId="7F0806D7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4DDFF66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8C350" w14:textId="5332063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A188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9D191" w14:textId="5B0C042A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Circuit breaker 10A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698B08" w14:textId="241EF521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78633" w14:textId="14AA4D13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439A0" w14:textId="2588F26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3ACEF" w14:textId="2235F45C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9CE6188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BDD33" w14:textId="20FE9A7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A189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1ABCC" w14:textId="640B473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Circuit breaker 6A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8626A" w14:textId="61FD1D44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443EA" w14:textId="5370DB82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E45D1" w14:textId="7B36032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94CA6" w14:textId="3694FCD6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CAEB2F0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08774" w14:textId="0305F92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A190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96075" w14:textId="61857579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Circuit breaker 4A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630F6" w14:textId="7789F9B8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119A5" w14:textId="7E46006A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1A556" w14:textId="0DF50DB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09848" w14:textId="14C5F5B2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31DC08A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35E2E" w14:textId="0FCC20D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A191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0DF02" w14:textId="7CCE9CD2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Screw 2inch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481078" w14:textId="7EEEEDEE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C7CAC" w14:textId="146ADC0F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7AB59" w14:textId="3AD0F9C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55F82" w14:textId="6DC0238E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1560BF3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03E75" w14:textId="2CEFFEC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A192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18DD8E" w14:textId="2625DA97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Screw 3inch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F85C44" w14:textId="436161E9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861B6" w14:textId="3CD4CD08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9681F" w14:textId="54E1946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C4168" w14:textId="60B79389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36406ED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52298" w14:textId="1330ADD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A193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DD1FB3" w14:textId="563F8C24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3pin male adaptor (provisional sum)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5E0E1" w14:textId="3B59C5A6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10330" w14:textId="6B24A990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40E32" w14:textId="5B67C60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17220" w14:textId="3E4D6E28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F7029EE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A68A5" w14:textId="63022FD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A194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D64C6" w14:textId="7C874934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15mm pvc Pipe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FC9D0" w14:textId="25424173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DE7C9" w14:textId="1609EAE2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1DED7" w14:textId="1CF2C5D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EA941" w14:textId="272AB097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6734EEC1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059177" w14:textId="4CBB217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A195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AA3B67" w14:textId="68C92D2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25mm pvc pipe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5A89A" w14:textId="2E338BBF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1C8AE" w14:textId="2861EFB2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C7F8C" w14:textId="2636A3E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60184" w14:textId="617603DB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BF2E2D4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B85F17" w14:textId="2687029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A196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4F4A8" w14:textId="535493F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connector (junction box)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AC240" w14:textId="03B96C57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AD655" w14:textId="2AEBEAC0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D66D9" w14:textId="1A24033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F894C" w14:textId="4090BCBB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39903A2E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4BE07" w14:textId="582BB804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A197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AD24F" w14:textId="3B995B7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mounting block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2EA47" w14:textId="034F7B26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28DDE" w14:textId="3703AAF4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96306" w14:textId="0D3167DE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8D42B" w14:textId="7E914FF4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D891D4A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14D844" w14:textId="6ED6345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A198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99593" w14:textId="54317E4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wall lux/plug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ABFF66" w14:textId="0C4480F2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19B1D" w14:textId="75FA5BEF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85DB6" w14:textId="175C552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FCF1B" w14:textId="50EC25EA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122EEEAA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5A1F6" w14:textId="14D1BC95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A199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931A6E" w14:textId="21B02CD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insulation tape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9D36A" w14:textId="735D6171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0613F" w14:textId="47CF28D9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FA2A0" w14:textId="5ED2DC87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EADD1" w14:textId="2672C9C1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133C92C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6AB07" w14:textId="0EB6EBA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A200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BF905" w14:textId="60B694B9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Allow prov sum for Generator (3000W)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D079D" w14:textId="28559557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9E0DD" w14:textId="4C9EC6CC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4350F" w14:textId="08657D4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451D1" w14:textId="4C3E8B29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9F34DF7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95567" w14:textId="01BF840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A201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E4802" w14:textId="0E5AC4F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D244F" w14:textId="3F79E732" w:rsidR="003C0B08" w:rsidRPr="00B12852" w:rsidRDefault="003C0B08" w:rsidP="00B12852">
            <w:pPr>
              <w:spacing w:before="0"/>
              <w:ind w:firstLineChars="200" w:firstLine="40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96AB4A" w14:textId="27A5394F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35FF63" w14:textId="3FB1F4AF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935A12" w14:textId="3633A137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180191BD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02C602" w14:textId="5B1F769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A202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732D4A" w14:textId="6C9BD408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Terminal Seats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D65BE" w14:textId="0589E2E0" w:rsidR="003C0B08" w:rsidRPr="00B12852" w:rsidRDefault="003C0B08" w:rsidP="00B12852">
            <w:pPr>
              <w:spacing w:before="0"/>
              <w:ind w:firstLineChars="200" w:firstLine="40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551F83" w14:textId="1C6180AC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A6B73D" w14:textId="731DB94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D0600D" w14:textId="72CF4E3B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24B13C96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0D049" w14:textId="136CB72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A203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834514" w14:textId="24AE7CF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Allow provisional sum for terminal seats.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DF1D2" w14:textId="22666BFE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2F228" w14:textId="7C8D738B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0E5E2" w14:textId="02DFC83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00AF6" w14:textId="1DD30026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D1FD121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6E0954" w14:textId="5DCB48B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A204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8B642" w14:textId="3ECE7C7F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4B42E" w14:textId="7517F5AA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11703" w14:textId="175C51E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CA0D0" w14:textId="189F81F0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2136B" w14:textId="0ED95048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682CD2AA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6AFFD" w14:textId="39A31DB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A205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DBA3DF2" w14:textId="63857EC9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Glazing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7603B" w14:textId="11D108AB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37FE3" w14:textId="742C22ED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E1A1B" w14:textId="5913E184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C545A" w14:textId="49F50B4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29235497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AB906" w14:textId="4A1A913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A206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8D8EC" w14:textId="72BFD9A5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36"x6" Obscure glass blade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6A2FD" w14:textId="2FAA44B2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781CC" w14:textId="320426E4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B70A9" w14:textId="24A1619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DDF7C" w14:textId="22F1D7D1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18C753E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0F5B4" w14:textId="6BD8CE85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A207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ED3DB" w14:textId="48A6D4E5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24DC0" w14:textId="5B97A8A6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DACBE" w14:textId="4B750BF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8E7BC" w14:textId="66E0DFC2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F1B06" w14:textId="62CC5736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4B508029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AB0FB" w14:textId="675E9CD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A208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E43E69" w14:textId="7FE9C9A0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Nails, Screws, Bolt, etc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B28F2" w14:textId="7187230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EADD9" w14:textId="31DC9CF9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020E5" w14:textId="57579A22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ABA79" w14:textId="44ED1035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1828D337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517451" w14:textId="1CF09F87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A209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E835F2" w14:textId="5BA0AB9F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4"galvanised nail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A5BAE" w14:textId="0F1C6F84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kg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C0917" w14:textId="742766FE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579E4" w14:textId="73070E8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2050F" w14:textId="7AB1774F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2C5D0688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B9262" w14:textId="47D40986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6BBCA7" w14:textId="021AD504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3"galvanised nail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3120AB" w14:textId="49F2B162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kg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F1D55" w14:textId="58661F6D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51E39" w14:textId="37B784E1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52A1A" w14:textId="18C5B6FB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0CC01817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05624" w14:textId="28E71B1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A211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56889" w14:textId="1A212CA5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2 1/2"galvanised nail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83838" w14:textId="5DD223D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kg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19E20" w14:textId="3E28EE15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C0D09" w14:textId="67900F0A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D0331" w14:textId="705D65BA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27308B0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8E10E" w14:textId="0D5143B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A212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EA07E" w14:textId="008C349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2"galvanised nail flat head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FC36A" w14:textId="08F3084A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kg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8717A" w14:textId="668F93DD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64976" w14:textId="0388014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CFC2D" w14:textId="413347E4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55605EC4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12693" w14:textId="79363F2C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A213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D198AF" w14:textId="124CF8A7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2 1/2"twisted roofing nail complete with washer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B761F" w14:textId="4E05E34A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kg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F698A" w14:textId="7A07067C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0AAA6" w14:textId="1FCD1258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F8223" w14:textId="1B9AD104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644BDF85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206E2D" w14:textId="4F8178A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A214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FA08C" w14:textId="05E5217E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1" Fibre Cement nail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ED96E" w14:textId="0EB235C5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kg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7F7C6" w14:textId="65ED3263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94437" w14:textId="071A9A51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AD14A" w14:textId="412F1059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048DAABD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CAD0C6" w14:textId="33522B78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A215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82580" w14:textId="104639A0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Louvre wood screws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839D14" w14:textId="0EE984CB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tens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DF298" w14:textId="79CFB03C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05B07" w14:textId="7F4381CB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10305" w14:textId="6E66B4D1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05400623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BD8EB" w14:textId="58892838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A216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1D9B6C" w14:textId="38B339AD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110mmlongx12mm diameter bolt with nut &amp; 2 washers @ 1.5mc-c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02EDE" w14:textId="15542D49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2A9B3" w14:textId="6F42722A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53AEE" w14:textId="43761A3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27C86" w14:textId="7783DA44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0BC8C89A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81DF2" w14:textId="38AFCA8B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A217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E18D59" w14:textId="74C7B6A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175mmlong x 12mm diameter bolt with nut &amp; 2 washers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897A1" w14:textId="64DDD180" w:rsidR="003C0B08" w:rsidRPr="00B12852" w:rsidRDefault="003C0B08" w:rsidP="00B12852">
            <w:pPr>
              <w:spacing w:before="0"/>
              <w:ind w:firstLineChars="200" w:firstLine="32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DBE8D" w14:textId="1C966E71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3F081" w14:textId="711A83FE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E5111" w14:textId="2D7CF1B0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325124A0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4841A" w14:textId="0D96411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A218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CB035" w14:textId="7C30EDC3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0EE7E" w14:textId="2EA38B55" w:rsidR="003C0B08" w:rsidRPr="00B12852" w:rsidRDefault="003C0B08" w:rsidP="00B12852">
            <w:pPr>
              <w:spacing w:before="0"/>
              <w:ind w:firstLineChars="100" w:firstLine="20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5A40C0" w14:textId="4FCD9061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72CB95" w14:textId="607C172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F8F80E" w14:textId="4C263C35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7A75E678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F6EB69" w14:textId="5089FFF5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A219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1FA74" w14:textId="38E81796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WATER TANK BASE MATERIALS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20FC8" w14:textId="6454704B" w:rsidR="003C0B08" w:rsidRPr="00B12852" w:rsidRDefault="003C0B08" w:rsidP="00B12852">
            <w:pPr>
              <w:spacing w:before="0"/>
              <w:ind w:firstLineChars="200" w:firstLine="40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8424C1" w14:textId="348F5925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82C354" w14:textId="2C95E75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8C1E5E" w14:textId="71BFC924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5868EF0E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78022" w14:textId="09FD5B10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A220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B599D" w14:textId="7548DD5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Concrete Works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9BDE4" w14:textId="2A29D120" w:rsidR="003C0B08" w:rsidRPr="00B12852" w:rsidRDefault="003C0B08" w:rsidP="00B12852">
            <w:pPr>
              <w:spacing w:before="0"/>
              <w:ind w:firstLineChars="200" w:firstLine="40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86B636" w14:textId="72E38D8E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08FC0D" w14:textId="704B20D3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BA4EAB" w14:textId="19A45E34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7848F9FB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7CC85" w14:textId="1D6BF104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A221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DDB63" w14:textId="0475948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40 kg cement portland for footing, slab, and bricks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B65356" w14:textId="3DABAA0F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bags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7D313" w14:textId="2D9140AA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948A8" w14:textId="6B8AA7C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53D2F" w14:textId="5F18E33B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33EFDA0F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AFE15" w14:textId="10E43CA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A224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234B0" w14:textId="2D9F3C40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BFB3C" w14:textId="69E568D5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20895" w14:textId="3AF90975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02987" w14:textId="543C3669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5DB04" w14:textId="17CAEEB3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61F3C6DA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D2E5E" w14:textId="696D66E5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A225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8997A" w14:textId="229D245F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Bar Reinforcement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4A22E" w14:textId="028CFA04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E95C8" w14:textId="01228992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4CFAD" w14:textId="32C8702E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01EA1" w14:textId="472394E5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125F9630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07428" w14:textId="054D4886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A226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51000" w14:textId="43DA1C32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10mm dia reinforcing steel (6m length)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3B84D" w14:textId="2575EE22" w:rsidR="003C0B08" w:rsidRPr="00B12852" w:rsidRDefault="003C0B08" w:rsidP="00B12852">
            <w:pPr>
              <w:spacing w:before="0"/>
              <w:ind w:firstLineChars="100" w:firstLine="160"/>
              <w:jc w:val="right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235D0" w14:textId="24660D69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77695" w14:textId="4CC5E0C2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CFC15" w14:textId="32BEF294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464CD1A2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8BDE5" w14:textId="0666F10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lastRenderedPageBreak/>
              <w:t>A227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9B72E" w14:textId="605DC5E9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6mm dia reinforcing steel (6m length)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55A5E" w14:textId="75B2D8E6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length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98AF53" w14:textId="228B3080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AE18F" w14:textId="66412ED2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C260E" w14:textId="4D79D21C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1BEFA593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1318EF" w14:textId="6BCA7658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A228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03D93" w14:textId="79EE5532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Reinforcing mesh size:6mx2.4m wide (200x200x10)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70573" w14:textId="18254AB2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sht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8C678" w14:textId="02D9D8A5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2E48D" w14:textId="3CC289F0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6D1E9" w14:textId="44BB2756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17A299CF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FA848" w14:textId="0281B04E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A229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4D7AE9F" w14:textId="15C58389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Water tank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2C2C9" w14:textId="0F1105E5" w:rsidR="003C0B08" w:rsidRPr="00B12852" w:rsidRDefault="003C0B08" w:rsidP="00B12852">
            <w:pPr>
              <w:spacing w:before="0"/>
              <w:ind w:firstLineChars="100" w:firstLine="200"/>
              <w:jc w:val="right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075543" w14:textId="15203B76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5EC6AD" w14:textId="5F9E025A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F8C4CC" w14:textId="1980D596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531DE5A5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F3498E" w14:textId="3D8E3796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A230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99EA2" w14:textId="10A88D31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6000 rainwater tanks complete with pillar tap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782B9" w14:textId="2636FE03" w:rsidR="003C0B08" w:rsidRPr="00B12852" w:rsidRDefault="003C0B08" w:rsidP="00B12852">
            <w:pPr>
              <w:spacing w:before="0"/>
              <w:ind w:firstLineChars="100" w:firstLine="160"/>
              <w:jc w:val="right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no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EACD3" w14:textId="04654D1F" w:rsidR="003C0B08" w:rsidRPr="00B12852" w:rsidRDefault="003C0B08" w:rsidP="00B12852">
            <w:pPr>
              <w:spacing w:before="0"/>
              <w:ind w:firstLineChars="200" w:firstLine="32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90EA4" w14:textId="32B21F4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38A4F" w14:textId="7F1BA664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7921C86C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FC8FA" w14:textId="295C3329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ascii="Arial MT" w:eastAsia="Times New Roman" w:hAnsi="Arial MT"/>
                <w:sz w:val="16"/>
                <w:szCs w:val="16"/>
              </w:rPr>
              <w:t>A231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DF716" w14:textId="5595AB1B" w:rsidR="003C0B08" w:rsidRPr="00B12852" w:rsidRDefault="003C0B08" w:rsidP="00B12852">
            <w:pPr>
              <w:spacing w:before="0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CDFC8" w14:textId="38B009F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71DEDD" w14:textId="317D4C8F" w:rsidR="003C0B08" w:rsidRPr="00B12852" w:rsidRDefault="003C0B08" w:rsidP="00B12852">
            <w:pPr>
              <w:spacing w:before="0"/>
              <w:ind w:firstLineChars="200" w:firstLine="40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7F8AA6" w14:textId="1AA61096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F6A4ED" w14:textId="29B3D869" w:rsidR="003C0B08" w:rsidRPr="00B12852" w:rsidRDefault="003C0B08" w:rsidP="00B12852">
            <w:pPr>
              <w:spacing w:before="0"/>
              <w:jc w:val="right"/>
              <w:rPr>
                <w:rFonts w:ascii="Arial MT" w:eastAsia="Times New Roman" w:hAnsi="Arial MT"/>
                <w:color w:val="000000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3C0B08" w:rsidRPr="00B12852" w14:paraId="3B75DEB2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012DD82" w14:textId="5A7446DD" w:rsidR="003C0B08" w:rsidRPr="00B12852" w:rsidRDefault="003C0B08" w:rsidP="00B12852">
            <w:pPr>
              <w:spacing w:before="0"/>
              <w:jc w:val="center"/>
              <w:rPr>
                <w:rFonts w:ascii="Arial MT" w:eastAsia="Times New Roman" w:hAnsi="Arial MT"/>
                <w:sz w:val="16"/>
                <w:szCs w:val="16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EC88AE3" w14:textId="1BBED261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1285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for Materials</w:t>
            </w:r>
            <w:r w:rsidR="00773ED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inclusive Freight &amp; Handling = </w:t>
            </w:r>
            <w:bookmarkStart w:id="10" w:name="_GoBack"/>
            <w:bookmarkEnd w:id="10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E84E4F5" w14:textId="6D597E47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B505137" w14:textId="631A3AD5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3486607" w14:textId="13F75A63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B7ED31E" w14:textId="7C33118B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  <w:r w:rsidRPr="00B128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C0B08" w:rsidRPr="00B12852" w14:paraId="02A1EDFC" w14:textId="77777777" w:rsidTr="003C0B08">
        <w:trPr>
          <w:trHeight w:val="25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B2F8AE4" w14:textId="6EC95480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09EFFB96" w14:textId="659A62B3" w:rsidR="003C0B08" w:rsidRPr="00B12852" w:rsidRDefault="003C0B08" w:rsidP="00B12852">
            <w:pPr>
              <w:spacing w:before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6936A27" w14:textId="7B78D543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705C5100" w14:textId="718E4EFB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09C705A" w14:textId="418A4BE4" w:rsidR="003C0B08" w:rsidRPr="00B12852" w:rsidRDefault="003C0B08" w:rsidP="00B12852">
            <w:pPr>
              <w:spacing w:befor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</w:tcPr>
          <w:p w14:paraId="2C8EF035" w14:textId="4C891227" w:rsidR="003C0B08" w:rsidRPr="00B12852" w:rsidRDefault="003C0B08" w:rsidP="00B12852">
            <w:pPr>
              <w:spacing w:before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88A35" w14:textId="77777777" w:rsidR="00595371" w:rsidRDefault="00595371">
      <w:r>
        <w:separator/>
      </w:r>
    </w:p>
  </w:endnote>
  <w:endnote w:type="continuationSeparator" w:id="0">
    <w:p w14:paraId="2D30FB77" w14:textId="77777777" w:rsidR="00595371" w:rsidRDefault="00595371">
      <w:r>
        <w:continuationSeparator/>
      </w:r>
    </w:p>
  </w:endnote>
  <w:endnote w:type="continuationNotice" w:id="1">
    <w:p w14:paraId="680542FC" w14:textId="77777777" w:rsidR="00595371" w:rsidRDefault="005953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14E75" w14:textId="5B379A6D" w:rsidR="00B12852" w:rsidRDefault="00B12852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73ED4" w:rsidRPr="00773ED4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73ED4" w:rsidRPr="00773ED4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7D9F820A" w:rsidR="00B12852" w:rsidRDefault="00B12852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73ED4">
      <w:rPr>
        <w:noProof/>
      </w:rPr>
      <w:t>2021-09-21</w:t>
    </w:r>
    <w:r>
      <w:fldChar w:fldCharType="end"/>
    </w:r>
  </w:p>
  <w:p w14:paraId="4C7E2131" w14:textId="77777777" w:rsidR="00B12852" w:rsidRDefault="00B1285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58D68" w14:textId="77777777" w:rsidR="00595371" w:rsidRDefault="00595371">
      <w:r>
        <w:separator/>
      </w:r>
    </w:p>
  </w:footnote>
  <w:footnote w:type="continuationSeparator" w:id="0">
    <w:p w14:paraId="1A5E4F3B" w14:textId="77777777" w:rsidR="00595371" w:rsidRDefault="00595371">
      <w:r>
        <w:continuationSeparator/>
      </w:r>
    </w:p>
  </w:footnote>
  <w:footnote w:type="continuationNotice" w:id="1">
    <w:p w14:paraId="6BB2703C" w14:textId="77777777" w:rsidR="00595371" w:rsidRDefault="005953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516A1" w14:textId="04FF8884" w:rsidR="00B12852" w:rsidRPr="00FF7B55" w:rsidRDefault="00B12852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 w:rsidR="00327BE5">
      <w:rPr>
        <w:rFonts w:asciiTheme="minorHAnsi" w:hAnsiTheme="minorHAnsi" w:cs="Calibri"/>
        <w:sz w:val="20"/>
      </w:rPr>
      <w:t>RFQ-15-G004-21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1squarebullet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2dash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3opensquarebullet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5number1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27BE5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0B08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48A"/>
    <w:rsid w:val="004F58CB"/>
    <w:rsid w:val="004F5CB9"/>
    <w:rsid w:val="004F65DB"/>
    <w:rsid w:val="004F67F2"/>
    <w:rsid w:val="004F6A3B"/>
    <w:rsid w:val="004F757F"/>
    <w:rsid w:val="00500104"/>
    <w:rsid w:val="005023D0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371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4E0A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3ED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AA0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6D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852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5A1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BankNormal">
    <w:name w:val="BankNormal"/>
    <w:basedOn w:val="Normal"/>
    <w:rsid w:val="001243D1"/>
    <w:pPr>
      <w:spacing w:after="240"/>
    </w:pPr>
  </w:style>
  <w:style w:type="character" w:customStyle="1" w:styleId="Heading5Char">
    <w:name w:val="Heading 5 Char"/>
    <w:link w:val="Heading5"/>
    <w:rsid w:val="002E56DE"/>
    <w:rPr>
      <w:sz w:val="24"/>
    </w:r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uiPriority w:val="99"/>
    <w:rsid w:val="00D97594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tabs>
        <w:tab w:val="num" w:pos="646"/>
      </w:tabs>
      <w:spacing w:after="120"/>
      <w:ind w:left="646" w:hanging="289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tabs>
        <w:tab w:val="num" w:pos="924"/>
      </w:tabs>
      <w:spacing w:after="120"/>
      <w:ind w:left="924" w:hanging="278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tabs>
        <w:tab w:val="num" w:pos="1213"/>
      </w:tabs>
      <w:spacing w:after="120"/>
      <w:ind w:left="1213" w:hanging="289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C786A6-D375-4561-A623-D311E69F9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</TotalTime>
  <Pages>1</Pages>
  <Words>1349</Words>
  <Characters>7690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9021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User</cp:lastModifiedBy>
  <cp:revision>6</cp:revision>
  <cp:lastPrinted>2013-10-18T08:32:00Z</cp:lastPrinted>
  <dcterms:created xsi:type="dcterms:W3CDTF">2021-07-29T02:57:00Z</dcterms:created>
  <dcterms:modified xsi:type="dcterms:W3CDTF">2021-09-20T21:47:00Z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